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DF" w:rsidRPr="002F2902" w:rsidRDefault="00B470DF" w:rsidP="00B470DF">
      <w:pPr>
        <w:pStyle w:val="NormaleWeb"/>
        <w:shd w:val="clear" w:color="auto" w:fill="FFFFFF"/>
        <w:spacing w:before="45" w:after="30" w:line="225" w:lineRule="atLeast"/>
        <w:jc w:val="center"/>
        <w:rPr>
          <w:rFonts w:asciiTheme="minorHAnsi" w:hAnsiTheme="minorHAnsi"/>
          <w:b/>
          <w:i/>
          <w:color w:val="000000"/>
        </w:rPr>
      </w:pPr>
      <w:r w:rsidRPr="002F2902">
        <w:rPr>
          <w:rFonts w:asciiTheme="minorHAnsi" w:hAnsiTheme="minorHAnsi"/>
          <w:b/>
          <w:i/>
          <w:color w:val="000000"/>
        </w:rPr>
        <w:t xml:space="preserve">SCENDINCAMPO: RACCONTARE </w:t>
      </w:r>
      <w:proofErr w:type="spellStart"/>
      <w:r w:rsidRPr="002F2902">
        <w:rPr>
          <w:rFonts w:asciiTheme="minorHAnsi" w:hAnsiTheme="minorHAnsi"/>
          <w:b/>
          <w:i/>
          <w:color w:val="000000"/>
        </w:rPr>
        <w:t>DI</w:t>
      </w:r>
      <w:proofErr w:type="spellEnd"/>
      <w:r w:rsidRPr="002F2902">
        <w:rPr>
          <w:rFonts w:asciiTheme="minorHAnsi" w:hAnsiTheme="minorHAnsi"/>
          <w:b/>
          <w:i/>
          <w:color w:val="000000"/>
        </w:rPr>
        <w:t xml:space="preserve"> SPORT</w:t>
      </w:r>
    </w:p>
    <w:p w:rsidR="00B470DF" w:rsidRPr="002F2902" w:rsidRDefault="00B470DF" w:rsidP="00B470DF">
      <w:pPr>
        <w:pStyle w:val="NormaleWeb"/>
        <w:shd w:val="clear" w:color="auto" w:fill="FFFFFF"/>
        <w:spacing w:before="45" w:after="30" w:line="225" w:lineRule="atLeast"/>
        <w:jc w:val="center"/>
        <w:rPr>
          <w:rFonts w:asciiTheme="minorHAnsi" w:hAnsiTheme="minorHAnsi"/>
          <w:b/>
          <w:color w:val="000000"/>
          <w:sz w:val="20"/>
          <w:szCs w:val="20"/>
        </w:rPr>
      </w:pPr>
    </w:p>
    <w:p w:rsidR="00B470DF" w:rsidRPr="00E30B7C" w:rsidRDefault="00B470DF" w:rsidP="00E30B7C">
      <w:pPr>
        <w:pStyle w:val="NormaleWeb"/>
        <w:shd w:val="clear" w:color="auto" w:fill="FFFFFF"/>
        <w:spacing w:before="45" w:after="30" w:line="225" w:lineRule="atLeast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2F2902">
        <w:rPr>
          <w:rFonts w:asciiTheme="minorHAnsi" w:hAnsiTheme="minorHAnsi"/>
          <w:b/>
          <w:color w:val="000000"/>
          <w:sz w:val="22"/>
          <w:szCs w:val="22"/>
        </w:rPr>
        <w:t xml:space="preserve">CONCORSO </w:t>
      </w:r>
      <w:proofErr w:type="spellStart"/>
      <w:r w:rsidRPr="002F2902">
        <w:rPr>
          <w:rFonts w:asciiTheme="minorHAnsi" w:hAnsiTheme="minorHAnsi"/>
          <w:b/>
          <w:color w:val="000000"/>
          <w:sz w:val="22"/>
          <w:szCs w:val="22"/>
        </w:rPr>
        <w:t>DI</w:t>
      </w:r>
      <w:proofErr w:type="spellEnd"/>
      <w:r w:rsidRPr="002F2902">
        <w:rPr>
          <w:rFonts w:asciiTheme="minorHAnsi" w:hAnsiTheme="minorHAnsi"/>
          <w:b/>
          <w:color w:val="000000"/>
          <w:sz w:val="22"/>
          <w:szCs w:val="22"/>
        </w:rPr>
        <w:t xml:space="preserve"> SCRITTURA CREATIVA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: IX edizione </w:t>
      </w:r>
      <w:r w:rsidR="00E30B7C">
        <w:rPr>
          <w:rFonts w:asciiTheme="minorHAnsi" w:hAnsiTheme="minorHAnsi"/>
          <w:b/>
          <w:color w:val="000000"/>
          <w:sz w:val="22"/>
          <w:szCs w:val="22"/>
        </w:rPr>
        <w:t>–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 2014</w:t>
      </w:r>
      <w:r w:rsidR="00E30B7C">
        <w:rPr>
          <w:rFonts w:asciiTheme="minorHAnsi" w:hAnsiTheme="minorHAnsi"/>
          <w:b/>
          <w:color w:val="000000"/>
          <w:sz w:val="22"/>
          <w:szCs w:val="22"/>
        </w:rPr>
        <w:t xml:space="preserve"> - </w:t>
      </w:r>
      <w:r w:rsidRPr="002F2902">
        <w:rPr>
          <w:rStyle w:val="Enfasigrassetto"/>
          <w:rFonts w:asciiTheme="minorHAnsi" w:hAnsiTheme="minorHAnsi"/>
          <w:color w:val="000000"/>
          <w:sz w:val="22"/>
          <w:szCs w:val="22"/>
        </w:rPr>
        <w:t xml:space="preserve">REGOLAMENTO </w:t>
      </w:r>
    </w:p>
    <w:p w:rsidR="00B470DF" w:rsidRPr="002F2902" w:rsidRDefault="00B470DF" w:rsidP="00B470DF">
      <w:pPr>
        <w:pStyle w:val="NormaleWeb"/>
        <w:shd w:val="clear" w:color="auto" w:fill="FFFFFF"/>
        <w:spacing w:before="45" w:after="30" w:line="225" w:lineRule="atLeast"/>
        <w:ind w:left="-284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Style w:val="Enfasigrassetto"/>
          <w:rFonts w:asciiTheme="minorHAnsi" w:hAnsiTheme="minorHAnsi"/>
          <w:color w:val="000000"/>
          <w:sz w:val="22"/>
          <w:szCs w:val="22"/>
        </w:rPr>
        <w:t> </w:t>
      </w:r>
      <w:r w:rsidRPr="002F2902">
        <w:rPr>
          <w:rFonts w:asciiTheme="minorHAnsi" w:hAnsiTheme="minorHAnsi"/>
          <w:color w:val="000000"/>
          <w:sz w:val="22"/>
          <w:szCs w:val="22"/>
        </w:rPr>
        <w:t> </w:t>
      </w:r>
    </w:p>
    <w:p w:rsidR="00B470DF" w:rsidRPr="002F2902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 xml:space="preserve">Possono partecipare al concorso tutti gli studenti regolarmente iscritti per l’anno scolastico 2013-2014 a scuole secondarie di 2° grado statali, presenti sul territorio nazionale. 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16"/>
          <w:szCs w:val="16"/>
        </w:rPr>
      </w:pPr>
    </w:p>
    <w:p w:rsidR="00B470DF" w:rsidRPr="002F2902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>Ogni studente può partecipare con un solo testo, che deve essere inedito.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16"/>
          <w:szCs w:val="16"/>
        </w:rPr>
      </w:pPr>
    </w:p>
    <w:p w:rsidR="00B470DF" w:rsidRPr="002F2902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 xml:space="preserve">I testi devono essere sviluppati in forma di racconto breve e avere come argomento centrale un evento sportivo o comunque una situazione connessa allo sport, di qualsiasi natura esso sia. Non è richiesta una partecipazione diretta all’evento sportivo che può essere vissuto anche da spettatore, o come semplice occasione di racconto. Gli elaborati, che andranno dattiloscritti o stampati su fogli A4, non devono superare la lunghezza di 10.000 battute, spazi inclusi. </w:t>
      </w:r>
    </w:p>
    <w:p w:rsidR="00B470DF" w:rsidRPr="002F2902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>Gli elaborati non saranno restituiti.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firstLine="75"/>
        <w:jc w:val="both"/>
        <w:rPr>
          <w:rFonts w:asciiTheme="minorHAnsi" w:hAnsiTheme="minorHAnsi"/>
          <w:color w:val="000000"/>
          <w:sz w:val="16"/>
          <w:szCs w:val="16"/>
        </w:rPr>
      </w:pPr>
    </w:p>
    <w:p w:rsidR="00B470DF" w:rsidRPr="002F2902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 xml:space="preserve">Il Liceo Leopardi - </w:t>
      </w:r>
      <w:proofErr w:type="spellStart"/>
      <w:r w:rsidRPr="002F2902">
        <w:rPr>
          <w:rFonts w:asciiTheme="minorHAnsi" w:hAnsiTheme="minorHAnsi"/>
          <w:color w:val="000000"/>
          <w:sz w:val="22"/>
          <w:szCs w:val="22"/>
        </w:rPr>
        <w:t>Majorana</w:t>
      </w:r>
      <w:proofErr w:type="spellEnd"/>
      <w:r w:rsidRPr="002F2902">
        <w:rPr>
          <w:rFonts w:asciiTheme="minorHAnsi" w:hAnsiTheme="minorHAnsi"/>
          <w:color w:val="000000"/>
          <w:sz w:val="22"/>
          <w:szCs w:val="22"/>
        </w:rPr>
        <w:t xml:space="preserve"> si riserva la possibilità di utilizzare i testi per una eventuale pubblicazione a stampa. 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16"/>
          <w:szCs w:val="16"/>
        </w:rPr>
      </w:pPr>
    </w:p>
    <w:p w:rsidR="00B470DF" w:rsidRPr="002F2902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>A garanzia delle condizioni di riservatezza del concorso, nella busta con il racconto andrà inserita un’altra busta più piccola e sigillata contenente nome, cognome, indirizzo, recapito telefonico e scuola di appartenenza. All’esterno di questa busta il partecipante al concorso indicherà un motto scelto liberamente che riporterà anche accanto al titolo del racconto.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firstLine="75"/>
        <w:jc w:val="both"/>
        <w:rPr>
          <w:rFonts w:asciiTheme="minorHAnsi" w:hAnsiTheme="minorHAnsi"/>
          <w:color w:val="000000"/>
          <w:sz w:val="16"/>
          <w:szCs w:val="16"/>
        </w:rPr>
      </w:pPr>
    </w:p>
    <w:p w:rsidR="00B470DF" w:rsidRPr="002F2902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>Gli elaborati, in duplice copia, dovranno pervenire entro sabato 7 giugno 2014 al seguente indirizzo:</w:t>
      </w:r>
    </w:p>
    <w:p w:rsidR="00B470DF" w:rsidRPr="002F2902" w:rsidRDefault="00B470DF" w:rsidP="00B470DF">
      <w:pPr>
        <w:pStyle w:val="NormaleWeb"/>
        <w:shd w:val="clear" w:color="auto" w:fill="FFFFFF"/>
        <w:spacing w:before="45" w:after="30" w:line="225" w:lineRule="atLeast"/>
        <w:ind w:left="720"/>
        <w:jc w:val="center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>Segreteria Concorso “Raccontare di sport”</w:t>
      </w:r>
    </w:p>
    <w:p w:rsidR="00B470DF" w:rsidRPr="002F2902" w:rsidRDefault="00B470DF" w:rsidP="00B470DF">
      <w:pPr>
        <w:pStyle w:val="NormaleWeb"/>
        <w:shd w:val="clear" w:color="auto" w:fill="FFFFFF"/>
        <w:spacing w:before="45" w:after="30" w:line="225" w:lineRule="atLeast"/>
        <w:ind w:left="720"/>
        <w:jc w:val="center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 xml:space="preserve">c/o Liceo Leopardi </w:t>
      </w:r>
      <w:r>
        <w:rPr>
          <w:rFonts w:asciiTheme="minorHAnsi" w:hAnsiTheme="minorHAnsi"/>
          <w:color w:val="000000"/>
          <w:sz w:val="22"/>
          <w:szCs w:val="22"/>
        </w:rPr>
        <w:t xml:space="preserve">- </w:t>
      </w:r>
      <w:proofErr w:type="spellStart"/>
      <w:r w:rsidRPr="002F2902">
        <w:rPr>
          <w:rFonts w:asciiTheme="minorHAnsi" w:hAnsiTheme="minorHAnsi"/>
          <w:color w:val="000000"/>
          <w:sz w:val="22"/>
          <w:szCs w:val="22"/>
        </w:rPr>
        <w:t>Majorana</w:t>
      </w:r>
      <w:proofErr w:type="spellEnd"/>
    </w:p>
    <w:p w:rsidR="00B470DF" w:rsidRPr="002F2902" w:rsidRDefault="00B470DF" w:rsidP="00B470DF">
      <w:pPr>
        <w:pStyle w:val="NormaleWeb"/>
        <w:shd w:val="clear" w:color="auto" w:fill="FFFFFF"/>
        <w:spacing w:before="45" w:after="30" w:line="225" w:lineRule="atLeast"/>
        <w:ind w:left="720"/>
        <w:jc w:val="center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piazza Maestri del L</w:t>
      </w:r>
      <w:r w:rsidRPr="002F2902">
        <w:rPr>
          <w:rFonts w:asciiTheme="minorHAnsi" w:hAnsiTheme="minorHAnsi"/>
          <w:color w:val="000000"/>
          <w:sz w:val="22"/>
          <w:szCs w:val="22"/>
        </w:rPr>
        <w:t>avoro</w:t>
      </w:r>
      <w:r>
        <w:rPr>
          <w:rFonts w:asciiTheme="minorHAnsi" w:hAnsiTheme="minorHAnsi"/>
          <w:color w:val="000000"/>
          <w:sz w:val="22"/>
          <w:szCs w:val="22"/>
        </w:rPr>
        <w:t>,</w:t>
      </w:r>
      <w:r w:rsidRPr="002F2902">
        <w:rPr>
          <w:rFonts w:asciiTheme="minorHAnsi" w:hAnsiTheme="minorHAnsi"/>
          <w:color w:val="000000"/>
          <w:sz w:val="22"/>
          <w:szCs w:val="22"/>
        </w:rPr>
        <w:t xml:space="preserve"> 2 </w:t>
      </w:r>
      <w:r>
        <w:rPr>
          <w:rFonts w:asciiTheme="minorHAnsi" w:hAnsiTheme="minorHAnsi"/>
          <w:color w:val="000000"/>
          <w:sz w:val="22"/>
          <w:szCs w:val="22"/>
        </w:rPr>
        <w:t xml:space="preserve">- </w:t>
      </w:r>
      <w:r w:rsidRPr="002F2902">
        <w:rPr>
          <w:rFonts w:asciiTheme="minorHAnsi" w:hAnsiTheme="minorHAnsi"/>
          <w:color w:val="000000"/>
          <w:sz w:val="22"/>
          <w:szCs w:val="22"/>
        </w:rPr>
        <w:t>33170 Pordenone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firstLine="75"/>
        <w:jc w:val="center"/>
        <w:rPr>
          <w:rFonts w:asciiTheme="minorHAnsi" w:hAnsiTheme="minorHAnsi"/>
          <w:color w:val="000000"/>
          <w:sz w:val="16"/>
          <w:szCs w:val="16"/>
        </w:rPr>
      </w:pPr>
    </w:p>
    <w:p w:rsidR="00B470DF" w:rsidRPr="00E30B7C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F2902">
        <w:rPr>
          <w:rFonts w:asciiTheme="minorHAnsi" w:hAnsiTheme="minorHAnsi"/>
          <w:color w:val="000000"/>
          <w:sz w:val="22"/>
          <w:szCs w:val="22"/>
        </w:rPr>
        <w:t xml:space="preserve">La premiazione avverrà nel mese di ottobre 2014. I vincitori del concorso saranno avvertiti, presso il recapito da loro indicato, mediante comunicazione scritta. Essi </w:t>
      </w:r>
      <w:r w:rsidRPr="00E30B7C">
        <w:rPr>
          <w:rFonts w:asciiTheme="minorHAnsi" w:hAnsiTheme="minorHAnsi"/>
          <w:color w:val="000000"/>
          <w:sz w:val="22"/>
          <w:szCs w:val="22"/>
        </w:rPr>
        <w:t>ritireranno personalmente il premio, o ne daranno delega scritta ad un familiare o ad una persona di fiducia.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firstLine="75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B470DF" w:rsidRPr="00E30B7C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E30B7C">
        <w:rPr>
          <w:rFonts w:asciiTheme="minorHAnsi" w:hAnsiTheme="minorHAnsi"/>
          <w:color w:val="000000"/>
          <w:sz w:val="22"/>
          <w:szCs w:val="22"/>
        </w:rPr>
        <w:t>La giuria, che sarà composta a cura del Comitato organizzatore, sarà formata da docenti, giornalisti sportivi, scrittori. Il giudizio della giuria è insindacabile.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firstLine="75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B470DF" w:rsidRPr="00E30B7C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E30B7C">
        <w:rPr>
          <w:rFonts w:asciiTheme="minorHAnsi" w:hAnsiTheme="minorHAnsi"/>
          <w:color w:val="000000"/>
          <w:sz w:val="22"/>
          <w:szCs w:val="22"/>
        </w:rPr>
        <w:t>Gli elaborati giudicati vincitori riceveranno rispettivamente i seguenti premi: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left="720"/>
        <w:jc w:val="center"/>
        <w:rPr>
          <w:rFonts w:asciiTheme="minorHAnsi" w:hAnsiTheme="minorHAnsi"/>
          <w:color w:val="000000"/>
          <w:sz w:val="22"/>
          <w:szCs w:val="22"/>
        </w:rPr>
      </w:pPr>
      <w:r w:rsidRPr="00E30B7C">
        <w:rPr>
          <w:rStyle w:val="Enfasigrassetto"/>
          <w:rFonts w:asciiTheme="minorHAnsi" w:hAnsiTheme="minorHAnsi"/>
          <w:color w:val="000000"/>
          <w:sz w:val="22"/>
          <w:szCs w:val="22"/>
        </w:rPr>
        <w:t>1° premio 1.500 euro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left="720"/>
        <w:jc w:val="center"/>
        <w:rPr>
          <w:rFonts w:asciiTheme="minorHAnsi" w:hAnsiTheme="minorHAnsi"/>
          <w:color w:val="000000"/>
          <w:sz w:val="22"/>
          <w:szCs w:val="22"/>
        </w:rPr>
      </w:pPr>
      <w:r w:rsidRPr="00E30B7C">
        <w:rPr>
          <w:rStyle w:val="Enfasigrassetto"/>
          <w:rFonts w:asciiTheme="minorHAnsi" w:hAnsiTheme="minorHAnsi"/>
          <w:color w:val="000000"/>
          <w:sz w:val="22"/>
          <w:szCs w:val="22"/>
        </w:rPr>
        <w:t>2° premio 1.000 euro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left="720"/>
        <w:jc w:val="center"/>
        <w:rPr>
          <w:rFonts w:asciiTheme="minorHAnsi" w:hAnsiTheme="minorHAnsi"/>
          <w:color w:val="000000"/>
          <w:sz w:val="22"/>
          <w:szCs w:val="22"/>
        </w:rPr>
      </w:pPr>
      <w:r w:rsidRPr="00E30B7C">
        <w:rPr>
          <w:rStyle w:val="Enfasigrassetto"/>
          <w:rFonts w:asciiTheme="minorHAnsi" w:hAnsiTheme="minorHAnsi"/>
          <w:color w:val="000000"/>
          <w:sz w:val="22"/>
          <w:szCs w:val="22"/>
        </w:rPr>
        <w:t>3° premio    500 euro</w:t>
      </w:r>
    </w:p>
    <w:p w:rsidR="00B470DF" w:rsidRPr="00E30B7C" w:rsidRDefault="00B470DF" w:rsidP="00B470DF">
      <w:pPr>
        <w:pStyle w:val="NormaleWeb"/>
        <w:shd w:val="clear" w:color="auto" w:fill="FFFFFF"/>
        <w:spacing w:before="45" w:after="30" w:line="225" w:lineRule="atLeast"/>
        <w:ind w:firstLine="75"/>
        <w:jc w:val="center"/>
        <w:rPr>
          <w:rFonts w:asciiTheme="minorHAnsi" w:hAnsiTheme="minorHAnsi"/>
          <w:color w:val="000000"/>
          <w:sz w:val="22"/>
          <w:szCs w:val="22"/>
        </w:rPr>
      </w:pPr>
    </w:p>
    <w:p w:rsidR="00B470DF" w:rsidRPr="00E30B7C" w:rsidRDefault="00B470DF" w:rsidP="00B470DF">
      <w:pPr>
        <w:pStyle w:val="NormaleWeb"/>
        <w:numPr>
          <w:ilvl w:val="0"/>
          <w:numId w:val="8"/>
        </w:numPr>
        <w:shd w:val="clear" w:color="auto" w:fill="FFFFFF"/>
        <w:spacing w:before="45" w:after="30" w:line="225" w:lineRule="atLeast"/>
        <w:rPr>
          <w:rFonts w:asciiTheme="minorHAnsi" w:hAnsiTheme="minorHAnsi"/>
          <w:color w:val="000000"/>
          <w:sz w:val="22"/>
          <w:szCs w:val="22"/>
        </w:rPr>
      </w:pPr>
      <w:r w:rsidRPr="00E30B7C">
        <w:rPr>
          <w:rFonts w:asciiTheme="minorHAnsi" w:hAnsiTheme="minorHAnsi"/>
          <w:color w:val="000000"/>
          <w:sz w:val="22"/>
          <w:szCs w:val="22"/>
        </w:rPr>
        <w:t>La partecipazione al concorso implica l’accettazione del presente Regolamento.</w:t>
      </w:r>
    </w:p>
    <w:p w:rsidR="009F6DB4" w:rsidRPr="00E30B7C" w:rsidRDefault="009F6DB4" w:rsidP="00B470DF">
      <w:pPr>
        <w:rPr>
          <w:rFonts w:asciiTheme="minorHAnsi" w:hAnsiTheme="minorHAnsi"/>
          <w:i/>
          <w:sz w:val="22"/>
          <w:szCs w:val="22"/>
        </w:rPr>
      </w:pPr>
    </w:p>
    <w:p w:rsidR="00E30B7C" w:rsidRPr="00E30B7C" w:rsidRDefault="00E30B7C" w:rsidP="00B470DF">
      <w:pPr>
        <w:rPr>
          <w:rFonts w:asciiTheme="minorHAnsi" w:hAnsiTheme="minorHAnsi"/>
          <w:i/>
          <w:sz w:val="22"/>
          <w:szCs w:val="22"/>
        </w:rPr>
      </w:pPr>
    </w:p>
    <w:p w:rsidR="00E30B7C" w:rsidRPr="00E30B7C" w:rsidRDefault="00E30B7C" w:rsidP="00E30B7C">
      <w:pPr>
        <w:ind w:left="6372"/>
        <w:rPr>
          <w:rFonts w:asciiTheme="minorHAnsi" w:hAnsiTheme="minorHAnsi"/>
          <w:sz w:val="22"/>
          <w:szCs w:val="22"/>
        </w:rPr>
      </w:pPr>
      <w:r w:rsidRPr="00E30B7C">
        <w:rPr>
          <w:rFonts w:asciiTheme="minorHAnsi" w:hAnsiTheme="minorHAnsi"/>
          <w:sz w:val="22"/>
          <w:szCs w:val="22"/>
        </w:rPr>
        <w:t>Il Dirigente Scolastico</w:t>
      </w:r>
    </w:p>
    <w:p w:rsidR="00E30B7C" w:rsidRPr="00E30B7C" w:rsidRDefault="00E30B7C" w:rsidP="00E30B7C">
      <w:pPr>
        <w:ind w:left="6372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</w:t>
      </w:r>
      <w:r w:rsidRPr="00E30B7C">
        <w:rPr>
          <w:rFonts w:asciiTheme="minorHAnsi" w:hAnsiTheme="minorHAnsi"/>
          <w:i/>
          <w:sz w:val="22"/>
          <w:szCs w:val="22"/>
        </w:rPr>
        <w:t xml:space="preserve">Teresa </w:t>
      </w:r>
      <w:proofErr w:type="spellStart"/>
      <w:r w:rsidRPr="00E30B7C">
        <w:rPr>
          <w:rFonts w:asciiTheme="minorHAnsi" w:hAnsiTheme="minorHAnsi"/>
          <w:i/>
          <w:sz w:val="22"/>
          <w:szCs w:val="22"/>
        </w:rPr>
        <w:t>Tassan</w:t>
      </w:r>
      <w:proofErr w:type="spellEnd"/>
      <w:r w:rsidRPr="00E30B7C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Pr="00E30B7C">
        <w:rPr>
          <w:rFonts w:asciiTheme="minorHAnsi" w:hAnsiTheme="minorHAnsi"/>
          <w:i/>
          <w:sz w:val="22"/>
          <w:szCs w:val="22"/>
        </w:rPr>
        <w:t>Viol</w:t>
      </w:r>
      <w:proofErr w:type="spellEnd"/>
    </w:p>
    <w:sectPr w:rsidR="00E30B7C" w:rsidRPr="00E30B7C" w:rsidSect="001F3317">
      <w:headerReference w:type="default" r:id="rId7"/>
      <w:pgSz w:w="11906" w:h="16838"/>
      <w:pgMar w:top="2102" w:right="1274" w:bottom="1134" w:left="360" w:header="5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F01" w:rsidRDefault="00830F01">
      <w:r>
        <w:separator/>
      </w:r>
    </w:p>
  </w:endnote>
  <w:endnote w:type="continuationSeparator" w:id="0">
    <w:p w:rsidR="00830F01" w:rsidRDefault="00830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F01" w:rsidRDefault="00830F01">
      <w:r>
        <w:separator/>
      </w:r>
    </w:p>
  </w:footnote>
  <w:footnote w:type="continuationSeparator" w:id="0">
    <w:p w:rsidR="00830F01" w:rsidRDefault="00830F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F3C" w:rsidRPr="00214041" w:rsidRDefault="00B54F3C" w:rsidP="00214041">
    <w:pPr>
      <w:pStyle w:val="Intestazione"/>
      <w:tabs>
        <w:tab w:val="clear" w:pos="9638"/>
        <w:tab w:val="left" w:pos="5580"/>
        <w:tab w:val="right" w:pos="9000"/>
      </w:tabs>
      <w:ind w:left="1620"/>
      <w:rPr>
        <w:rFonts w:ascii="Verdana" w:hAnsi="Verdana"/>
        <w:spacing w:val="-4"/>
        <w:sz w:val="45"/>
        <w:szCs w:val="45"/>
        <w:lang w:val="en-GB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171450</wp:posOffset>
          </wp:positionH>
          <wp:positionV relativeFrom="paragraph">
            <wp:posOffset>125095</wp:posOffset>
          </wp:positionV>
          <wp:extent cx="612775" cy="694690"/>
          <wp:effectExtent l="19050" t="0" r="0" b="0"/>
          <wp:wrapTight wrapText="bothSides">
            <wp:wrapPolygon edited="0">
              <wp:start x="-672" y="0"/>
              <wp:lineTo x="-672" y="20731"/>
              <wp:lineTo x="21488" y="20731"/>
              <wp:lineTo x="21488" y="0"/>
              <wp:lineTo x="-672" y="0"/>
            </wp:wrapPolygon>
          </wp:wrapTight>
          <wp:docPr id="17" name="Immagine 17" descr="repubblica_italiana_emblem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repubblica_italiana_emblem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75" cy="694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20E15">
      <w:rPr>
        <w:rFonts w:ascii="Verdana" w:hAnsi="Verdana"/>
        <w:noProof/>
        <w:spacing w:val="-4"/>
        <w:sz w:val="45"/>
        <w:szCs w:val="45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4" type="#_x0000_t75" style="position:absolute;left:0;text-align:left;margin-left:459pt;margin-top:24.1pt;width:99pt;height:32.55pt;z-index:251657216;mso-position-horizontal-relative:text;mso-position-vertical-relative:text" wrapcoords="-39 0 -39 21365 21600 21365 21600 0 -39 0">
          <v:imagedata r:id="rId2" o:title=""/>
          <w10:wrap type="tight"/>
        </v:shape>
        <o:OLEObject Type="Embed" ProgID="AcroExch.Document.7" ShapeID="_x0000_s2064" DrawAspect="Content" ObjectID="_1454315529" r:id="rId3"/>
      </w:pict>
    </w:r>
    <w:r w:rsidRPr="00214041">
      <w:rPr>
        <w:rFonts w:ascii="Verdana" w:hAnsi="Verdana"/>
        <w:spacing w:val="-4"/>
        <w:sz w:val="45"/>
        <w:szCs w:val="45"/>
        <w:lang w:val="en-GB"/>
      </w:rPr>
      <w:t xml:space="preserve">ISIS  “G. Leopardi - E. </w:t>
    </w:r>
    <w:proofErr w:type="spellStart"/>
    <w:r w:rsidRPr="00214041">
      <w:rPr>
        <w:rFonts w:ascii="Verdana" w:hAnsi="Verdana"/>
        <w:spacing w:val="-4"/>
        <w:sz w:val="45"/>
        <w:szCs w:val="45"/>
        <w:lang w:val="en-GB"/>
      </w:rPr>
      <w:t>Majorana</w:t>
    </w:r>
    <w:proofErr w:type="spellEnd"/>
    <w:r w:rsidRPr="00214041">
      <w:rPr>
        <w:rFonts w:ascii="Verdana" w:hAnsi="Verdana"/>
        <w:spacing w:val="-4"/>
        <w:sz w:val="45"/>
        <w:szCs w:val="45"/>
        <w:lang w:val="en-GB"/>
      </w:rPr>
      <w:t>”</w:t>
    </w:r>
  </w:p>
  <w:p w:rsidR="00B54F3C" w:rsidRPr="00214041" w:rsidRDefault="00B54F3C" w:rsidP="00214041">
    <w:pPr>
      <w:pStyle w:val="Intestazione"/>
      <w:tabs>
        <w:tab w:val="clear" w:pos="9638"/>
        <w:tab w:val="right" w:pos="9000"/>
        <w:tab w:val="right" w:pos="9900"/>
      </w:tabs>
      <w:ind w:left="1620"/>
      <w:rPr>
        <w:rFonts w:ascii="Verdana" w:hAnsi="Verdana"/>
        <w:sz w:val="22"/>
        <w:szCs w:val="22"/>
      </w:rPr>
    </w:pPr>
    <w:r w:rsidRPr="00214041">
      <w:rPr>
        <w:rFonts w:ascii="Verdana" w:hAnsi="Verdana"/>
        <w:sz w:val="22"/>
        <w:szCs w:val="22"/>
      </w:rPr>
      <w:t>LICEO classico</w:t>
    </w:r>
    <w:r w:rsidRPr="00214041">
      <w:rPr>
        <w:rFonts w:ascii="Verdana" w:hAnsi="Verdana"/>
        <w:spacing w:val="4"/>
        <w:sz w:val="22"/>
        <w:szCs w:val="22"/>
      </w:rPr>
      <w:t xml:space="preserve"> - </w:t>
    </w:r>
    <w:r w:rsidRPr="00214041">
      <w:rPr>
        <w:rFonts w:ascii="Verdana" w:hAnsi="Verdana"/>
        <w:sz w:val="22"/>
        <w:szCs w:val="22"/>
      </w:rPr>
      <w:t>scientifico</w:t>
    </w:r>
    <w:r w:rsidRPr="00214041">
      <w:rPr>
        <w:rFonts w:ascii="Verdana" w:hAnsi="Verdana"/>
        <w:spacing w:val="4"/>
        <w:sz w:val="22"/>
        <w:szCs w:val="22"/>
      </w:rPr>
      <w:t xml:space="preserve"> -</w:t>
    </w:r>
    <w:r w:rsidRPr="00214041">
      <w:rPr>
        <w:rFonts w:ascii="Verdana" w:hAnsi="Verdana"/>
        <w:sz w:val="22"/>
        <w:szCs w:val="22"/>
      </w:rPr>
      <w:t xml:space="preserve"> scienze umane/</w:t>
    </w:r>
    <w:proofErr w:type="spellStart"/>
    <w:r w:rsidRPr="00214041">
      <w:rPr>
        <w:rFonts w:ascii="Verdana" w:hAnsi="Verdana"/>
        <w:sz w:val="22"/>
        <w:szCs w:val="22"/>
      </w:rPr>
      <w:t>sociopsicopedagogico</w:t>
    </w:r>
    <w:proofErr w:type="spellEnd"/>
  </w:p>
  <w:p w:rsidR="00B54F3C" w:rsidRPr="00214041" w:rsidRDefault="00B54F3C" w:rsidP="00214041">
    <w:pPr>
      <w:pStyle w:val="Intestazione"/>
      <w:tabs>
        <w:tab w:val="clear" w:pos="9638"/>
        <w:tab w:val="right" w:pos="9000"/>
      </w:tabs>
      <w:ind w:left="1620"/>
      <w:rPr>
        <w:rFonts w:ascii="Verdana" w:hAnsi="Verdana"/>
        <w:spacing w:val="-2"/>
        <w:sz w:val="15"/>
        <w:szCs w:val="15"/>
      </w:rPr>
    </w:pPr>
    <w:r w:rsidRPr="00214041">
      <w:rPr>
        <w:rFonts w:ascii="Verdana" w:hAnsi="Verdana"/>
        <w:spacing w:val="-2"/>
        <w:sz w:val="15"/>
        <w:szCs w:val="15"/>
      </w:rPr>
      <w:t>Piazza Maestri del Lavoro, 2 - 33170 Pordenone - tel. 043427206 - 0434241217 - fax. 0434523664</w:t>
    </w:r>
  </w:p>
  <w:p w:rsidR="00B54F3C" w:rsidRPr="00214041" w:rsidRDefault="00420E15" w:rsidP="00214041">
    <w:pPr>
      <w:pStyle w:val="Intestazione"/>
      <w:tabs>
        <w:tab w:val="clear" w:pos="9638"/>
        <w:tab w:val="right" w:pos="9000"/>
        <w:tab w:val="center" w:pos="9360"/>
      </w:tabs>
      <w:ind w:left="1620"/>
      <w:rPr>
        <w:rFonts w:ascii="Verdana" w:hAnsi="Verdana"/>
        <w:sz w:val="16"/>
        <w:szCs w:val="16"/>
        <w:lang w:val="en-GB"/>
      </w:rPr>
    </w:pPr>
    <w:r>
      <w:rPr>
        <w:rFonts w:ascii="Verdana" w:hAnsi="Verdana"/>
        <w:noProof/>
        <w:sz w:val="16"/>
        <w:szCs w:val="16"/>
      </w:rPr>
      <w:pict>
        <v:line id="_x0000_s2062" style="position:absolute;left:0;text-align:left;z-index:-251658240" from="81pt,16.4pt" to="444.7pt,16.75pt" strokecolor="#969696" strokeweight="1pt"/>
      </w:pict>
    </w:r>
    <w:r>
      <w:rPr>
        <w:rFonts w:ascii="Verdana" w:hAnsi="Verdana"/>
        <w:noProof/>
        <w:sz w:val="16"/>
        <w:szCs w:val="16"/>
      </w:rPr>
      <w:pict>
        <v:group id="_x0000_s2061" editas="canvas" style="position:absolute;left:0;text-align:left;margin-left:84.75pt;margin-top:7.1pt;width:419.25pt;height:18.3pt;z-index:-251660288" coordorigin="1980,1736" coordsize="8385,366" wrapcoords="0 0 21600 0 21600 21600 0 21600 0 0">
          <o:lock v:ext="edit" aspectratio="t"/>
          <v:shape id="_x0000_s2060" type="#_x0000_t75" style="position:absolute;left:1980;top:1736;width:8385;height:366" o:preferrelative="f">
            <v:fill o:detectmouseclick="t"/>
            <v:path o:extrusionok="t" o:connecttype="none"/>
            <o:lock v:ext="edit" text="t"/>
          </v:shape>
          <w10:wrap type="tight"/>
        </v:group>
      </w:pict>
    </w:r>
    <w:r w:rsidR="00B54F3C" w:rsidRPr="00214041">
      <w:rPr>
        <w:rFonts w:ascii="Verdana" w:hAnsi="Verdana"/>
        <w:sz w:val="16"/>
        <w:szCs w:val="16"/>
        <w:lang w:val="en-GB"/>
      </w:rPr>
      <w:t>www.leomajor.pn.it</w:t>
    </w:r>
    <w:r w:rsidR="00B54F3C" w:rsidRPr="00214041">
      <w:rPr>
        <w:rFonts w:ascii="Verdana" w:hAnsi="Verdana"/>
        <w:spacing w:val="4"/>
        <w:sz w:val="16"/>
        <w:szCs w:val="16"/>
        <w:lang w:val="en-GB"/>
      </w:rPr>
      <w:t xml:space="preserve"> -</w:t>
    </w:r>
    <w:r w:rsidR="00B54F3C" w:rsidRPr="00214041">
      <w:rPr>
        <w:rFonts w:ascii="Verdana" w:hAnsi="Verdana"/>
        <w:sz w:val="16"/>
        <w:szCs w:val="16"/>
        <w:lang w:val="en-GB"/>
      </w:rPr>
      <w:t xml:space="preserve"> info@leomajor.pn.it</w:t>
    </w:r>
    <w:r w:rsidR="00B54F3C" w:rsidRPr="00214041">
      <w:rPr>
        <w:rFonts w:ascii="Verdana" w:hAnsi="Verdana"/>
        <w:spacing w:val="4"/>
        <w:sz w:val="16"/>
        <w:szCs w:val="16"/>
        <w:lang w:val="en-GB"/>
      </w:rPr>
      <w:t xml:space="preserve"> -</w:t>
    </w:r>
    <w:r w:rsidR="00B54F3C" w:rsidRPr="00214041">
      <w:rPr>
        <w:rFonts w:ascii="Verdana" w:hAnsi="Verdana"/>
        <w:sz w:val="16"/>
        <w:szCs w:val="16"/>
        <w:lang w:val="en-GB"/>
      </w:rPr>
      <w:t xml:space="preserve"> pnis001004@istruzione.it</w:t>
    </w:r>
    <w:r w:rsidR="00B54F3C" w:rsidRPr="00214041">
      <w:rPr>
        <w:rFonts w:ascii="Verdana" w:hAnsi="Verdana"/>
        <w:spacing w:val="4"/>
        <w:sz w:val="16"/>
        <w:szCs w:val="16"/>
        <w:lang w:val="en-GB"/>
      </w:rPr>
      <w:t xml:space="preserve"> -</w:t>
    </w:r>
    <w:r w:rsidR="00B54F3C" w:rsidRPr="00214041">
      <w:rPr>
        <w:rFonts w:ascii="Verdana" w:hAnsi="Verdana"/>
        <w:sz w:val="16"/>
        <w:szCs w:val="16"/>
        <w:lang w:val="en-GB"/>
      </w:rPr>
      <w:t xml:space="preserve"> </w:t>
    </w:r>
    <w:r w:rsidR="00B54F3C" w:rsidRPr="00214041">
      <w:rPr>
        <w:rFonts w:ascii="Verdana" w:hAnsi="Verdana"/>
        <w:spacing w:val="2"/>
        <w:sz w:val="16"/>
        <w:szCs w:val="16"/>
        <w:lang w:val="en-GB"/>
      </w:rPr>
      <w:t>C.F. 80006380937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6206E"/>
    <w:multiLevelType w:val="hybridMultilevel"/>
    <w:tmpl w:val="A67A29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B6BA0"/>
    <w:multiLevelType w:val="hybridMultilevel"/>
    <w:tmpl w:val="45CAEC22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6D21D85"/>
    <w:multiLevelType w:val="hybridMultilevel"/>
    <w:tmpl w:val="82A80076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69E5455A"/>
    <w:multiLevelType w:val="hybridMultilevel"/>
    <w:tmpl w:val="C512CED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E955B8"/>
    <w:multiLevelType w:val="hybridMultilevel"/>
    <w:tmpl w:val="62B2BE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724781"/>
    <w:multiLevelType w:val="hybridMultilevel"/>
    <w:tmpl w:val="C6B24F18"/>
    <w:lvl w:ilvl="0" w:tplc="D2209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hyphenationZone w:val="283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E18B1"/>
    <w:rsid w:val="0002152D"/>
    <w:rsid w:val="0005085B"/>
    <w:rsid w:val="00067DC4"/>
    <w:rsid w:val="0007299F"/>
    <w:rsid w:val="000A20AF"/>
    <w:rsid w:val="000A2B0E"/>
    <w:rsid w:val="000C6CE2"/>
    <w:rsid w:val="000F1CF0"/>
    <w:rsid w:val="00117D58"/>
    <w:rsid w:val="00146229"/>
    <w:rsid w:val="00147CF5"/>
    <w:rsid w:val="001543EC"/>
    <w:rsid w:val="001556C0"/>
    <w:rsid w:val="001558A1"/>
    <w:rsid w:val="001623E9"/>
    <w:rsid w:val="001629E1"/>
    <w:rsid w:val="00164741"/>
    <w:rsid w:val="001A52B6"/>
    <w:rsid w:val="001E32B8"/>
    <w:rsid w:val="001F3317"/>
    <w:rsid w:val="002043C7"/>
    <w:rsid w:val="00214041"/>
    <w:rsid w:val="002209D6"/>
    <w:rsid w:val="0022107A"/>
    <w:rsid w:val="00223CF0"/>
    <w:rsid w:val="00233BC9"/>
    <w:rsid w:val="00241D51"/>
    <w:rsid w:val="00253697"/>
    <w:rsid w:val="002622A0"/>
    <w:rsid w:val="00283A4D"/>
    <w:rsid w:val="00317D36"/>
    <w:rsid w:val="00345114"/>
    <w:rsid w:val="00355EC0"/>
    <w:rsid w:val="0038041C"/>
    <w:rsid w:val="003C11A6"/>
    <w:rsid w:val="003F441E"/>
    <w:rsid w:val="0040384B"/>
    <w:rsid w:val="00416FDE"/>
    <w:rsid w:val="00420E15"/>
    <w:rsid w:val="00431BA1"/>
    <w:rsid w:val="00450071"/>
    <w:rsid w:val="00461A57"/>
    <w:rsid w:val="004708C9"/>
    <w:rsid w:val="00474243"/>
    <w:rsid w:val="00487F12"/>
    <w:rsid w:val="00497655"/>
    <w:rsid w:val="004A57B0"/>
    <w:rsid w:val="004C7860"/>
    <w:rsid w:val="005038A7"/>
    <w:rsid w:val="00511085"/>
    <w:rsid w:val="005724D0"/>
    <w:rsid w:val="005A08DD"/>
    <w:rsid w:val="005B6AC7"/>
    <w:rsid w:val="005C23E5"/>
    <w:rsid w:val="005D1A74"/>
    <w:rsid w:val="005D60C4"/>
    <w:rsid w:val="005F13AB"/>
    <w:rsid w:val="005F1F84"/>
    <w:rsid w:val="006212EA"/>
    <w:rsid w:val="00662437"/>
    <w:rsid w:val="00662A97"/>
    <w:rsid w:val="00662FBE"/>
    <w:rsid w:val="00684BA3"/>
    <w:rsid w:val="00693F8F"/>
    <w:rsid w:val="006A3095"/>
    <w:rsid w:val="006D2C60"/>
    <w:rsid w:val="006F579C"/>
    <w:rsid w:val="00707F75"/>
    <w:rsid w:val="00716BD9"/>
    <w:rsid w:val="007460E0"/>
    <w:rsid w:val="00756C2D"/>
    <w:rsid w:val="00762AC5"/>
    <w:rsid w:val="007A2A84"/>
    <w:rsid w:val="00830F01"/>
    <w:rsid w:val="00854750"/>
    <w:rsid w:val="00875106"/>
    <w:rsid w:val="008828E0"/>
    <w:rsid w:val="008A0EF0"/>
    <w:rsid w:val="008C0027"/>
    <w:rsid w:val="009011B8"/>
    <w:rsid w:val="009334B1"/>
    <w:rsid w:val="0093450A"/>
    <w:rsid w:val="00952A29"/>
    <w:rsid w:val="009D3E0D"/>
    <w:rsid w:val="009E01BE"/>
    <w:rsid w:val="009F53F0"/>
    <w:rsid w:val="009F6DB4"/>
    <w:rsid w:val="00A05F1F"/>
    <w:rsid w:val="00A67593"/>
    <w:rsid w:val="00A76A3F"/>
    <w:rsid w:val="00A84E99"/>
    <w:rsid w:val="00AB1A3E"/>
    <w:rsid w:val="00AC3121"/>
    <w:rsid w:val="00AC59BB"/>
    <w:rsid w:val="00AE18B1"/>
    <w:rsid w:val="00B03B62"/>
    <w:rsid w:val="00B470DF"/>
    <w:rsid w:val="00B54F3C"/>
    <w:rsid w:val="00B74500"/>
    <w:rsid w:val="00BF5DDD"/>
    <w:rsid w:val="00C0148E"/>
    <w:rsid w:val="00C0781C"/>
    <w:rsid w:val="00C60DB8"/>
    <w:rsid w:val="00C61BE8"/>
    <w:rsid w:val="00D024CB"/>
    <w:rsid w:val="00D344E0"/>
    <w:rsid w:val="00D40920"/>
    <w:rsid w:val="00D515AD"/>
    <w:rsid w:val="00D72BD3"/>
    <w:rsid w:val="00DD1B53"/>
    <w:rsid w:val="00DD211F"/>
    <w:rsid w:val="00DD3D88"/>
    <w:rsid w:val="00E072EA"/>
    <w:rsid w:val="00E27957"/>
    <w:rsid w:val="00E30B7C"/>
    <w:rsid w:val="00E3567F"/>
    <w:rsid w:val="00E37CF3"/>
    <w:rsid w:val="00E57B6E"/>
    <w:rsid w:val="00E625A0"/>
    <w:rsid w:val="00E63D0D"/>
    <w:rsid w:val="00E6502B"/>
    <w:rsid w:val="00E65DB8"/>
    <w:rsid w:val="00E8318F"/>
    <w:rsid w:val="00EB3711"/>
    <w:rsid w:val="00F10731"/>
    <w:rsid w:val="00F25883"/>
    <w:rsid w:val="00F31FFB"/>
    <w:rsid w:val="00F70769"/>
    <w:rsid w:val="00F71323"/>
    <w:rsid w:val="00FE0472"/>
    <w:rsid w:val="00FF3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3A4D"/>
    <w:rPr>
      <w:sz w:val="24"/>
    </w:rPr>
  </w:style>
  <w:style w:type="paragraph" w:styleId="Titolo2">
    <w:name w:val="heading 2"/>
    <w:basedOn w:val="Normale"/>
    <w:next w:val="Normale"/>
    <w:link w:val="Titolo2Carattere"/>
    <w:qFormat/>
    <w:rsid w:val="00DD1B53"/>
    <w:pPr>
      <w:keepNext/>
      <w:spacing w:line="360" w:lineRule="auto"/>
      <w:jc w:val="center"/>
      <w:outlineLvl w:val="1"/>
    </w:pPr>
    <w:rPr>
      <w:b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F5DD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F5DDD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5724D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83A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uiPriority w:val="1"/>
    <w:qFormat/>
    <w:rsid w:val="00A76A3F"/>
    <w:rPr>
      <w:sz w:val="24"/>
    </w:rPr>
  </w:style>
  <w:style w:type="character" w:customStyle="1" w:styleId="Titolo2Carattere">
    <w:name w:val="Titolo 2 Carattere"/>
    <w:link w:val="Titolo2"/>
    <w:rsid w:val="00DD1B53"/>
    <w:rPr>
      <w:b/>
      <w:smallCaps/>
      <w:sz w:val="24"/>
    </w:rPr>
  </w:style>
  <w:style w:type="character" w:styleId="Collegamentoipertestuale">
    <w:name w:val="Hyperlink"/>
    <w:uiPriority w:val="99"/>
    <w:semiHidden/>
    <w:unhideWhenUsed/>
    <w:rsid w:val="009334B1"/>
    <w:rPr>
      <w:color w:val="0000FF"/>
      <w:u w:val="single"/>
    </w:rPr>
  </w:style>
  <w:style w:type="character" w:customStyle="1" w:styleId="IntestazioneCarattere">
    <w:name w:val="Intestazione Carattere"/>
    <w:link w:val="Intestazione"/>
    <w:rsid w:val="009334B1"/>
    <w:rPr>
      <w:sz w:val="24"/>
    </w:rPr>
  </w:style>
  <w:style w:type="paragraph" w:styleId="NormaleWeb">
    <w:name w:val="Normal (Web)"/>
    <w:basedOn w:val="Normale"/>
    <w:unhideWhenUsed/>
    <w:rsid w:val="001F3317"/>
    <w:rPr>
      <w:szCs w:val="24"/>
    </w:rPr>
  </w:style>
  <w:style w:type="character" w:styleId="Enfasigrassetto">
    <w:name w:val="Strong"/>
    <w:basedOn w:val="Carpredefinitoparagrafo"/>
    <w:qFormat/>
    <w:rsid w:val="00B470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8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73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0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91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9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84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73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303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471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168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8280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7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36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9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sga\Impostazioni%20locali\Temporary%20Internet%20Files\OLKC0\carta%20intestata-1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intestata-10</Template>
  <TotalTime>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 Company</Company>
  <LinksUpToDate>false</LinksUpToDate>
  <CharactersWithSpaces>2293</CharactersWithSpaces>
  <SharedDoc>false</SharedDoc>
  <HLinks>
    <vt:vector size="12" baseType="variant">
      <vt:variant>
        <vt:i4>4259946</vt:i4>
      </vt:variant>
      <vt:variant>
        <vt:i4>3</vt:i4>
      </vt:variant>
      <vt:variant>
        <vt:i4>0</vt:i4>
      </vt:variant>
      <vt:variant>
        <vt:i4>5</vt:i4>
      </vt:variant>
      <vt:variant>
        <vt:lpwstr>mailto:etrarip@teletu.it</vt:lpwstr>
      </vt:variant>
      <vt:variant>
        <vt:lpwstr/>
      </vt:variant>
      <vt:variant>
        <vt:i4>3801179</vt:i4>
      </vt:variant>
      <vt:variant>
        <vt:i4>0</vt:i4>
      </vt:variant>
      <vt:variant>
        <vt:i4>0</vt:i4>
      </vt:variant>
      <vt:variant>
        <vt:i4>5</vt:i4>
      </vt:variant>
      <vt:variant>
        <vt:lpwstr>mailto:didattica@leomajor.pn.it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dsga</dc:creator>
  <cp:lastModifiedBy>Teresa Tassan Viol</cp:lastModifiedBy>
  <cp:revision>3</cp:revision>
  <cp:lastPrinted>2014-01-27T07:29:00Z</cp:lastPrinted>
  <dcterms:created xsi:type="dcterms:W3CDTF">2014-02-08T07:30:00Z</dcterms:created>
  <dcterms:modified xsi:type="dcterms:W3CDTF">2014-02-19T10:46:00Z</dcterms:modified>
</cp:coreProperties>
</file>